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BB779" w14:textId="77777777" w:rsidR="00D92A88" w:rsidRDefault="00D92A88" w:rsidP="00D92A88">
      <w:pPr>
        <w:pStyle w:val="NoSpacing"/>
      </w:pPr>
      <w:r>
        <w:rPr>
          <w:u w:val="single"/>
        </w:rPr>
        <w:t>Thomas HENDESSON</w:t>
      </w:r>
      <w:r>
        <w:t xml:space="preserve">    </w:t>
      </w:r>
      <w:proofErr w:type="gramStart"/>
      <w:r>
        <w:t xml:space="preserve">   (</w:t>
      </w:r>
      <w:proofErr w:type="gramEnd"/>
      <w:r>
        <w:t>fl.1427)</w:t>
      </w:r>
    </w:p>
    <w:p w14:paraId="5EBA59DF" w14:textId="77777777" w:rsidR="00D92A88" w:rsidRDefault="00D92A88" w:rsidP="00D92A88">
      <w:pPr>
        <w:pStyle w:val="NoSpacing"/>
      </w:pPr>
    </w:p>
    <w:p w14:paraId="2E16B3B4" w14:textId="1041C508" w:rsidR="00D92A88" w:rsidRDefault="00D92A88" w:rsidP="00D92A88">
      <w:pPr>
        <w:pStyle w:val="NoSpacing"/>
      </w:pPr>
    </w:p>
    <w:p w14:paraId="4DE1F672" w14:textId="77777777" w:rsidR="007D3AEE" w:rsidRDefault="007D3AEE" w:rsidP="007D3AEE">
      <w:pPr>
        <w:pStyle w:val="NoSpacing"/>
      </w:pPr>
      <w:r>
        <w:t xml:space="preserve">  4 Jul.</w:t>
      </w:r>
      <w:r>
        <w:tab/>
        <w:t>1425</w:t>
      </w:r>
      <w:r>
        <w:tab/>
        <w:t>He was a juror on the inquisition held in Brampton, Huntingdonshire,</w:t>
      </w:r>
    </w:p>
    <w:p w14:paraId="70B84C47" w14:textId="77777777" w:rsidR="007D3AEE" w:rsidRDefault="007D3AEE" w:rsidP="007D3AEE">
      <w:pPr>
        <w:pStyle w:val="NoSpacing"/>
      </w:pPr>
      <w:r>
        <w:tab/>
      </w:r>
      <w:r>
        <w:tab/>
        <w:t xml:space="preserve">into lands of the late Isabel </w:t>
      </w:r>
      <w:proofErr w:type="spellStart"/>
      <w:r>
        <w:t>Feron</w:t>
      </w:r>
      <w:proofErr w:type="spellEnd"/>
      <w:r>
        <w:t>(q.v.).</w:t>
      </w:r>
    </w:p>
    <w:p w14:paraId="4630816C" w14:textId="55622B6A" w:rsidR="007D3AEE" w:rsidRDefault="007D3AEE" w:rsidP="00D92A8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22-371)</w:t>
      </w:r>
    </w:p>
    <w:p w14:paraId="552D89FF" w14:textId="77777777" w:rsidR="00AE3575" w:rsidRDefault="00AE3575" w:rsidP="00AE3575">
      <w:pPr>
        <w:pStyle w:val="NoSpacing"/>
      </w:pPr>
      <w:r>
        <w:t>18 Sep.1425</w:t>
      </w:r>
      <w:r>
        <w:tab/>
        <w:t>He was a juror on the inquisition post mortem held in Huntingdon into</w:t>
      </w:r>
    </w:p>
    <w:p w14:paraId="4F13ECB4" w14:textId="77777777" w:rsidR="00AE3575" w:rsidRDefault="00AE3575" w:rsidP="00AE3575">
      <w:pPr>
        <w:pStyle w:val="NoSpacing"/>
      </w:pPr>
      <w:r>
        <w:tab/>
      </w:r>
      <w:r>
        <w:tab/>
        <w:t>lands of Edmund Mortimer, Earl of March(q.v.).</w:t>
      </w:r>
    </w:p>
    <w:p w14:paraId="3228756C" w14:textId="4A6C92E7" w:rsidR="00AE3575" w:rsidRDefault="00AE3575" w:rsidP="00AE357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22-473)</w:t>
      </w:r>
    </w:p>
    <w:p w14:paraId="37F8C540" w14:textId="77777777" w:rsidR="00D92A88" w:rsidRDefault="00D92A88" w:rsidP="00D92A88">
      <w:pPr>
        <w:pStyle w:val="NoSpacing"/>
      </w:pPr>
      <w:r>
        <w:t>25 Oct.1427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Huntingdon</w:t>
      </w:r>
    </w:p>
    <w:p w14:paraId="5DB3FF51" w14:textId="77777777" w:rsidR="00D92A88" w:rsidRDefault="00D92A88" w:rsidP="00D92A88">
      <w:pPr>
        <w:pStyle w:val="NoSpacing"/>
      </w:pPr>
      <w:r>
        <w:tab/>
      </w:r>
      <w:r>
        <w:tab/>
        <w:t>into lands of the late John Palmer(q.v.).</w:t>
      </w:r>
    </w:p>
    <w:p w14:paraId="5D56A2D0" w14:textId="77777777" w:rsidR="00D92A88" w:rsidRDefault="00D92A88" w:rsidP="00D92A8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23-15)</w:t>
      </w:r>
    </w:p>
    <w:p w14:paraId="5FB0DDFA" w14:textId="77777777" w:rsidR="00D92A88" w:rsidRDefault="00D92A88" w:rsidP="00D92A88">
      <w:pPr>
        <w:pStyle w:val="NoSpacing"/>
      </w:pPr>
    </w:p>
    <w:p w14:paraId="0E4223D3" w14:textId="3250BE6F" w:rsidR="006B2F86" w:rsidRDefault="00AE3575" w:rsidP="00D92A88">
      <w:pPr>
        <w:pStyle w:val="NoSpacing"/>
      </w:pPr>
    </w:p>
    <w:p w14:paraId="469C01DC" w14:textId="5EA66F5B" w:rsidR="007D3AEE" w:rsidRDefault="007D3AEE" w:rsidP="00D92A88">
      <w:pPr>
        <w:pStyle w:val="NoSpacing"/>
      </w:pPr>
      <w:r>
        <w:t>23 January 2018</w:t>
      </w:r>
    </w:p>
    <w:p w14:paraId="320AD764" w14:textId="5E4A5586" w:rsidR="00AE3575" w:rsidRPr="00D92A88" w:rsidRDefault="00AE3575" w:rsidP="00D92A88">
      <w:pPr>
        <w:pStyle w:val="NoSpacing"/>
      </w:pPr>
      <w:r>
        <w:t>29 July 2018</w:t>
      </w:r>
      <w:bookmarkStart w:id="0" w:name="_GoBack"/>
      <w:bookmarkEnd w:id="0"/>
    </w:p>
    <w:sectPr w:rsidR="00AE3575" w:rsidRPr="00D92A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97477" w14:textId="77777777" w:rsidR="00D92A88" w:rsidRDefault="00D92A88" w:rsidP="00E71FC3">
      <w:pPr>
        <w:spacing w:after="0" w:line="240" w:lineRule="auto"/>
      </w:pPr>
      <w:r>
        <w:separator/>
      </w:r>
    </w:p>
  </w:endnote>
  <w:endnote w:type="continuationSeparator" w:id="0">
    <w:p w14:paraId="350A38B8" w14:textId="77777777" w:rsidR="00D92A88" w:rsidRDefault="00D92A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737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51CC3" w14:textId="77777777" w:rsidR="00D92A88" w:rsidRDefault="00D92A88" w:rsidP="00E71FC3">
      <w:pPr>
        <w:spacing w:after="0" w:line="240" w:lineRule="auto"/>
      </w:pPr>
      <w:r>
        <w:separator/>
      </w:r>
    </w:p>
  </w:footnote>
  <w:footnote w:type="continuationSeparator" w:id="0">
    <w:p w14:paraId="77957422" w14:textId="77777777" w:rsidR="00D92A88" w:rsidRDefault="00D92A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A88"/>
    <w:rsid w:val="001A7C09"/>
    <w:rsid w:val="00577BD5"/>
    <w:rsid w:val="00656CBA"/>
    <w:rsid w:val="006A1F77"/>
    <w:rsid w:val="00733BE7"/>
    <w:rsid w:val="007D3AEE"/>
    <w:rsid w:val="00AB52E8"/>
    <w:rsid w:val="00AE3575"/>
    <w:rsid w:val="00B16D3F"/>
    <w:rsid w:val="00BB41AC"/>
    <w:rsid w:val="00D92A8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B77AA"/>
  <w15:chartTrackingRefBased/>
  <w15:docId w15:val="{BB17B543-CECC-428F-8D37-417198E6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2017-02-11T21:24:00Z</dcterms:created>
  <dcterms:modified xsi:type="dcterms:W3CDTF">2018-07-29T17:53:00Z</dcterms:modified>
</cp:coreProperties>
</file>